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AD6" w:rsidRPr="00CA7C3D" w:rsidRDefault="007A0AD6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7A0AD6" w:rsidRPr="00CA7C3D" w:rsidRDefault="007A0AD6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7A0AD6" w:rsidRPr="00CA7C3D" w:rsidRDefault="007A0AD6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7A0AD6" w:rsidRPr="00CA7C3D" w:rsidRDefault="007A0AD6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7A0AD6" w:rsidRPr="00CA7C3D" w:rsidRDefault="007A0AD6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>28.06.2021   №151</w:t>
      </w:r>
    </w:p>
    <w:p w:rsidR="007A0AD6" w:rsidRPr="00CA7C3D" w:rsidRDefault="007A0AD6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7A0AD6" w:rsidRPr="00CA7C3D" w:rsidRDefault="007A0AD6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>ы</w:t>
      </w:r>
      <w:r w:rsidRPr="00CA7C3D">
        <w:rPr>
          <w:sz w:val="28"/>
          <w:szCs w:val="28"/>
          <w:lang w:eastAsia="ru-RU"/>
        </w:rPr>
        <w:t xml:space="preserve"> 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 на территории Высокского сельского поселения</w:t>
      </w:r>
    </w:p>
    <w:p w:rsidR="007A0AD6" w:rsidRPr="00CA7C3D" w:rsidRDefault="007A0AD6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7A0AD6" w:rsidRPr="00CA7C3D" w:rsidRDefault="007A0AD6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7A0AD6" w:rsidRDefault="007A0AD6" w:rsidP="003C16A9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 xml:space="preserve">В соответствии со статьями  11.3, 11.9, 11.10, 39.11, 39.12 Земельного кодекса РФ, статьей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 приказом  Росреестра от 10.11.2020 № П/0412 «Об утверждении классификатора видов разрешенного использования земельных участков»,  </w:t>
      </w:r>
      <w:r>
        <w:t xml:space="preserve">решением Унечского районного Совета народных депутатов от 20.12.2012 № 4-434 «Об утверждении Генерального плана Высокского сельского поселения Унечского района Брянской области» (в редакции решения от 06.11.2019 № 6-24), </w:t>
      </w:r>
      <w:r>
        <w:rPr>
          <w:lang w:eastAsia="ru-RU"/>
        </w:rPr>
        <w:t>в целях постановки на государственный  кадастровый учет земельного участка</w:t>
      </w:r>
    </w:p>
    <w:p w:rsidR="007A0AD6" w:rsidRDefault="007A0AD6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7A0AD6" w:rsidRPr="00336C1F" w:rsidRDefault="007A0AD6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7A0AD6" w:rsidRPr="00F13FF3" w:rsidRDefault="007A0AD6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>, расположенного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показателями:</w:t>
      </w:r>
    </w:p>
    <w:p w:rsidR="007A0AD6" w:rsidRPr="00F13FF3" w:rsidRDefault="007A0AD6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37603</w:t>
      </w:r>
      <w:r w:rsidRPr="00F13FF3">
        <w:rPr>
          <w:lang w:eastAsia="ru-RU"/>
        </w:rPr>
        <w:t>кв.м.;</w:t>
      </w:r>
    </w:p>
    <w:p w:rsidR="007A0AD6" w:rsidRPr="00F13FF3" w:rsidRDefault="007A0AD6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Высокское</w:t>
      </w:r>
      <w:r w:rsidRPr="00F13FF3">
        <w:rPr>
          <w:lang w:eastAsia="ru-RU"/>
        </w:rPr>
        <w:t xml:space="preserve"> сельское поселение;</w:t>
      </w:r>
    </w:p>
    <w:p w:rsidR="007A0AD6" w:rsidRPr="00F13FF3" w:rsidRDefault="007A0AD6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вид разрешенного использования: «растениеводство»</w:t>
      </w:r>
      <w:r>
        <w:rPr>
          <w:lang w:eastAsia="ru-RU"/>
        </w:rPr>
        <w:t>-код вида 1.1</w:t>
      </w:r>
      <w:r w:rsidRPr="00F13FF3">
        <w:rPr>
          <w:lang w:eastAsia="ru-RU"/>
        </w:rPr>
        <w:t xml:space="preserve">;  </w:t>
      </w:r>
    </w:p>
    <w:p w:rsidR="007A0AD6" w:rsidRPr="00F13FF3" w:rsidRDefault="007A0AD6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7A0AD6" w:rsidRPr="00F13FF3" w:rsidRDefault="007A0AD6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 2. Образовать земельный участок из земель, государственная собственность на которые не разграничена, указанные в пункте 1  настоящего постановления, в соответствии с действующим законодательством.</w:t>
      </w:r>
    </w:p>
    <w:p w:rsidR="007A0AD6" w:rsidRPr="00F13FF3" w:rsidRDefault="007A0AD6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13FF3">
        <w:rPr>
          <w:lang w:eastAsia="ru-RU"/>
        </w:rPr>
        <w:t>3. Площадь образуемого земельного участка, указанного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7A0AD6" w:rsidRPr="0050051F" w:rsidRDefault="007A0AD6" w:rsidP="00095619">
      <w:pPr>
        <w:spacing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4.  Срок действия решения об утверждении </w:t>
      </w:r>
      <w:r w:rsidRPr="0050051F">
        <w:rPr>
          <w:lang w:eastAsia="ru-RU"/>
        </w:rPr>
        <w:t>схемы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7A0AD6" w:rsidRPr="0050051F" w:rsidRDefault="007A0AD6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 .   </w:t>
      </w:r>
    </w:p>
    <w:p w:rsidR="007A0AD6" w:rsidRPr="0050051F" w:rsidRDefault="007A0AD6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7A0AD6" w:rsidRDefault="007A0AD6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7</w:t>
      </w:r>
      <w:r w:rsidRPr="0050051F">
        <w:rPr>
          <w:lang w:eastAsia="ru-RU"/>
        </w:rPr>
        <w:t xml:space="preserve">. Контроль за исполнением настоящего постановления возложить на заместителя главы администрации района </w:t>
      </w:r>
      <w:r>
        <w:rPr>
          <w:lang w:eastAsia="ru-RU"/>
        </w:rPr>
        <w:t>Волкович И.М.</w:t>
      </w:r>
    </w:p>
    <w:p w:rsidR="007A0AD6" w:rsidRDefault="007A0AD6" w:rsidP="00095619">
      <w:pPr>
        <w:spacing w:line="240" w:lineRule="auto"/>
        <w:jc w:val="both"/>
        <w:rPr>
          <w:lang w:eastAsia="ru-RU"/>
        </w:rPr>
      </w:pPr>
    </w:p>
    <w:p w:rsidR="007A0AD6" w:rsidRPr="0050051F" w:rsidRDefault="007A0AD6" w:rsidP="00095619">
      <w:pPr>
        <w:spacing w:line="240" w:lineRule="auto"/>
        <w:jc w:val="both"/>
        <w:rPr>
          <w:lang w:eastAsia="ru-RU"/>
        </w:rPr>
      </w:pPr>
    </w:p>
    <w:p w:rsidR="007A0AD6" w:rsidRPr="0050051F" w:rsidRDefault="007A0AD6" w:rsidP="00095619">
      <w:pPr>
        <w:spacing w:line="240" w:lineRule="auto"/>
        <w:rPr>
          <w:lang w:eastAsia="ru-RU"/>
        </w:rPr>
      </w:pPr>
    </w:p>
    <w:p w:rsidR="007A0AD6" w:rsidRPr="0050051F" w:rsidRDefault="007A0AD6" w:rsidP="00095619">
      <w:pPr>
        <w:spacing w:line="240" w:lineRule="auto"/>
        <w:rPr>
          <w:lang w:eastAsia="ru-RU"/>
        </w:rPr>
      </w:pPr>
      <w:r w:rsidRPr="0050051F">
        <w:rPr>
          <w:lang w:eastAsia="ru-RU"/>
        </w:rPr>
        <w:t>Глава администрации района                                                                                    А.М. Кусков</w:t>
      </w:r>
    </w:p>
    <w:p w:rsidR="007A0AD6" w:rsidRPr="0050051F" w:rsidRDefault="007A0AD6" w:rsidP="00095619">
      <w:pPr>
        <w:spacing w:line="240" w:lineRule="auto"/>
        <w:rPr>
          <w:lang w:eastAsia="ru-RU"/>
        </w:rPr>
      </w:pPr>
    </w:p>
    <w:p w:rsidR="007A0AD6" w:rsidRPr="0050051F" w:rsidRDefault="007A0AD6" w:rsidP="00095619">
      <w:pPr>
        <w:spacing w:line="240" w:lineRule="auto"/>
        <w:rPr>
          <w:lang w:eastAsia="ru-RU"/>
        </w:rPr>
      </w:pPr>
    </w:p>
    <w:sectPr w:rsidR="007A0AD6" w:rsidRPr="005005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0AD6" w:rsidRDefault="007A0AD6" w:rsidP="006F0F01">
      <w:pPr>
        <w:spacing w:line="240" w:lineRule="auto"/>
      </w:pPr>
      <w:r>
        <w:separator/>
      </w:r>
    </w:p>
  </w:endnote>
  <w:endnote w:type="continuationSeparator" w:id="1">
    <w:p w:rsidR="007A0AD6" w:rsidRDefault="007A0AD6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0AD6" w:rsidRDefault="007A0AD6" w:rsidP="006F0F01">
      <w:pPr>
        <w:spacing w:line="240" w:lineRule="auto"/>
      </w:pPr>
      <w:r>
        <w:separator/>
      </w:r>
    </w:p>
  </w:footnote>
  <w:footnote w:type="continuationSeparator" w:id="1">
    <w:p w:rsidR="007A0AD6" w:rsidRDefault="007A0AD6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60422"/>
    <w:rsid w:val="00067840"/>
    <w:rsid w:val="00073686"/>
    <w:rsid w:val="00095619"/>
    <w:rsid w:val="000C24D9"/>
    <w:rsid w:val="000D5161"/>
    <w:rsid w:val="000F29FE"/>
    <w:rsid w:val="0010643C"/>
    <w:rsid w:val="00120638"/>
    <w:rsid w:val="001A43AC"/>
    <w:rsid w:val="001F0C9A"/>
    <w:rsid w:val="002667AF"/>
    <w:rsid w:val="00336C1F"/>
    <w:rsid w:val="00370C22"/>
    <w:rsid w:val="00372606"/>
    <w:rsid w:val="003730C0"/>
    <w:rsid w:val="003C16A9"/>
    <w:rsid w:val="00421C40"/>
    <w:rsid w:val="00453CB3"/>
    <w:rsid w:val="00480486"/>
    <w:rsid w:val="00484E3B"/>
    <w:rsid w:val="004919E2"/>
    <w:rsid w:val="004A5D0A"/>
    <w:rsid w:val="0050051F"/>
    <w:rsid w:val="00544245"/>
    <w:rsid w:val="005538FA"/>
    <w:rsid w:val="00557778"/>
    <w:rsid w:val="00587744"/>
    <w:rsid w:val="005C384D"/>
    <w:rsid w:val="005F32CF"/>
    <w:rsid w:val="00664215"/>
    <w:rsid w:val="0069515C"/>
    <w:rsid w:val="006B355E"/>
    <w:rsid w:val="006B5B5F"/>
    <w:rsid w:val="006D1CA3"/>
    <w:rsid w:val="006F0F01"/>
    <w:rsid w:val="006F3730"/>
    <w:rsid w:val="00764993"/>
    <w:rsid w:val="007A0AD6"/>
    <w:rsid w:val="00817FCC"/>
    <w:rsid w:val="00853FF7"/>
    <w:rsid w:val="008E3600"/>
    <w:rsid w:val="0093456D"/>
    <w:rsid w:val="00957BBE"/>
    <w:rsid w:val="00992A0E"/>
    <w:rsid w:val="00A870FE"/>
    <w:rsid w:val="00A907A8"/>
    <w:rsid w:val="00AE56E3"/>
    <w:rsid w:val="00B37F84"/>
    <w:rsid w:val="00B4544F"/>
    <w:rsid w:val="00B55D15"/>
    <w:rsid w:val="00B61E85"/>
    <w:rsid w:val="00B83C47"/>
    <w:rsid w:val="00BC14E3"/>
    <w:rsid w:val="00BF05C8"/>
    <w:rsid w:val="00C14927"/>
    <w:rsid w:val="00C14B6B"/>
    <w:rsid w:val="00C17BCE"/>
    <w:rsid w:val="00C27A5F"/>
    <w:rsid w:val="00C64F97"/>
    <w:rsid w:val="00C85A88"/>
    <w:rsid w:val="00CA7C3D"/>
    <w:rsid w:val="00D07175"/>
    <w:rsid w:val="00DC35FF"/>
    <w:rsid w:val="00DE4856"/>
    <w:rsid w:val="00E311BA"/>
    <w:rsid w:val="00E41AF8"/>
    <w:rsid w:val="00EA26F4"/>
    <w:rsid w:val="00EA2F73"/>
    <w:rsid w:val="00EC6E67"/>
    <w:rsid w:val="00ED64B1"/>
    <w:rsid w:val="00ED6DCE"/>
    <w:rsid w:val="00F000AD"/>
    <w:rsid w:val="00F13FF3"/>
    <w:rsid w:val="00F3298D"/>
    <w:rsid w:val="00F46809"/>
    <w:rsid w:val="00F61E96"/>
    <w:rsid w:val="00F77AF1"/>
    <w:rsid w:val="00F862F9"/>
    <w:rsid w:val="00FC5F2F"/>
    <w:rsid w:val="00FC6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A0E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554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4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468</Words>
  <Characters>2669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5</cp:revision>
  <cp:lastPrinted>2021-06-24T14:46:00Z</cp:lastPrinted>
  <dcterms:created xsi:type="dcterms:W3CDTF">2021-06-24T09:20:00Z</dcterms:created>
  <dcterms:modified xsi:type="dcterms:W3CDTF">2021-07-07T09:48:00Z</dcterms:modified>
</cp:coreProperties>
</file>